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DF7039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2083">
        <w:rPr>
          <w:sz w:val="28"/>
          <w:szCs w:val="28"/>
          <w:u w:val="single"/>
        </w:rPr>
        <w:t>30.11.2021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E87A75">
        <w:rPr>
          <w:sz w:val="28"/>
          <w:szCs w:val="28"/>
        </w:rPr>
        <w:t>№</w:t>
      </w:r>
      <w:r w:rsidR="00982083">
        <w:rPr>
          <w:sz w:val="28"/>
          <w:szCs w:val="28"/>
        </w:rPr>
        <w:t xml:space="preserve"> </w:t>
      </w:r>
      <w:r w:rsidR="00982083">
        <w:rPr>
          <w:sz w:val="28"/>
          <w:szCs w:val="28"/>
          <w:u w:val="single"/>
        </w:rPr>
        <w:t>2458</w:t>
      </w:r>
    </w:p>
    <w:p w:rsidR="00E87A75" w:rsidRDefault="00A25443" w:rsidP="00796C23">
      <w:pPr>
        <w:ind w:left="63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</w:t>
            </w:r>
            <w:r w:rsidR="00877F10">
              <w:rPr>
                <w:spacing w:val="-24"/>
                <w:sz w:val="20"/>
                <w:szCs w:val="20"/>
              </w:rPr>
              <w:t>2</w:t>
            </w:r>
            <w:r>
              <w:rPr>
                <w:spacing w:val="-24"/>
                <w:sz w:val="20"/>
                <w:szCs w:val="20"/>
              </w:rPr>
              <w:t xml:space="preserve">  513,1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33  983,1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 w:rsidP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28 3 13,1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28  313,1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E07E46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E46" w:rsidRDefault="00E07E46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E46" w:rsidRDefault="00E07E46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</w:t>
            </w:r>
            <w:r w:rsidR="00877F10">
              <w:rPr>
                <w:spacing w:val="-24"/>
                <w:sz w:val="20"/>
                <w:szCs w:val="20"/>
              </w:rPr>
              <w:t xml:space="preserve">2 </w:t>
            </w:r>
            <w:r>
              <w:rPr>
                <w:spacing w:val="-24"/>
                <w:sz w:val="20"/>
                <w:szCs w:val="20"/>
              </w:rPr>
              <w:t xml:space="preserve"> 513,1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33  983,1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28 3 13,1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28  313,1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E07E46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E46" w:rsidRDefault="00E07E46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E46" w:rsidRDefault="00E07E46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46" w:rsidRDefault="00E07E46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34713A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3D1FEB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B85FF3">
              <w:rPr>
                <w:spacing w:val="-24"/>
                <w:sz w:val="20"/>
                <w:szCs w:val="20"/>
              </w:rPr>
              <w:t xml:space="preserve">  </w:t>
            </w:r>
            <w:r>
              <w:rPr>
                <w:spacing w:val="-24"/>
                <w:sz w:val="20"/>
                <w:szCs w:val="20"/>
              </w:rPr>
              <w:t>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E07E46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</w:t>
            </w:r>
            <w:r w:rsidR="00877F10">
              <w:rPr>
                <w:spacing w:val="-24"/>
                <w:sz w:val="20"/>
                <w:szCs w:val="20"/>
              </w:rPr>
              <w:t>1</w:t>
            </w:r>
            <w:r>
              <w:rPr>
                <w:spacing w:val="-24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22  947,0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17  300,0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17  300,0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B85FF3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FF3" w:rsidRDefault="00B85FF3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FF3" w:rsidRDefault="00B85FF3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</w:t>
            </w:r>
            <w:r w:rsidR="00877F10">
              <w:rPr>
                <w:spacing w:val="-24"/>
                <w:sz w:val="20"/>
                <w:szCs w:val="20"/>
              </w:rPr>
              <w:t>1</w:t>
            </w:r>
            <w:r>
              <w:rPr>
                <w:spacing w:val="-24"/>
                <w:sz w:val="20"/>
                <w:szCs w:val="20"/>
              </w:rPr>
              <w:t xml:space="preserve"> 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5540B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22  947,0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5540B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17  300,0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 w:rsidP="005540B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17  300,0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3" w:rsidRDefault="00B85F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C1290E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7E" w:rsidRDefault="00B6617E">
      <w:r>
        <w:separator/>
      </w:r>
    </w:p>
  </w:endnote>
  <w:endnote w:type="continuationSeparator" w:id="0">
    <w:p w:rsidR="00B6617E" w:rsidRDefault="00B6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6" w:rsidRDefault="000208D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7E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7E46" w:rsidRDefault="00E07E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7E" w:rsidRDefault="00B6617E">
      <w:r>
        <w:separator/>
      </w:r>
    </w:p>
  </w:footnote>
  <w:footnote w:type="continuationSeparator" w:id="0">
    <w:p w:rsidR="00B6617E" w:rsidRDefault="00B66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E07E46" w:rsidRDefault="00B661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08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07E46" w:rsidRDefault="00E07E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15A2D"/>
    <w:rsid w:val="000208D8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51E8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1F756C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46B9"/>
    <w:rsid w:val="003E5FE9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040F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F10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2ACA"/>
    <w:rsid w:val="00924E84"/>
    <w:rsid w:val="00947FCC"/>
    <w:rsid w:val="00965A19"/>
    <w:rsid w:val="00973FDE"/>
    <w:rsid w:val="00976437"/>
    <w:rsid w:val="00976535"/>
    <w:rsid w:val="00982083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0910"/>
    <w:rsid w:val="00B56C5E"/>
    <w:rsid w:val="00B577C9"/>
    <w:rsid w:val="00B62CFB"/>
    <w:rsid w:val="00B63257"/>
    <w:rsid w:val="00B6617E"/>
    <w:rsid w:val="00B705D1"/>
    <w:rsid w:val="00B71F45"/>
    <w:rsid w:val="00B72D61"/>
    <w:rsid w:val="00B74013"/>
    <w:rsid w:val="00B76646"/>
    <w:rsid w:val="00B80D60"/>
    <w:rsid w:val="00B8231A"/>
    <w:rsid w:val="00B84709"/>
    <w:rsid w:val="00B85FF3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290E"/>
    <w:rsid w:val="00C17AE9"/>
    <w:rsid w:val="00C215B3"/>
    <w:rsid w:val="00C24928"/>
    <w:rsid w:val="00C34212"/>
    <w:rsid w:val="00C4180F"/>
    <w:rsid w:val="00C4382A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3671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1F7D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07E46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5388A-63A7-449B-B80B-3FA84646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2021-11-30T13:34:00Z</cp:lastPrinted>
  <dcterms:created xsi:type="dcterms:W3CDTF">2021-11-30T13:34:00Z</dcterms:created>
  <dcterms:modified xsi:type="dcterms:W3CDTF">2021-11-30T13:34:00Z</dcterms:modified>
</cp:coreProperties>
</file>